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46D845" w14:textId="77777777" w:rsidR="00510BEE" w:rsidRDefault="00510BEE" w:rsidP="00510B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JAKSON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BE3D5DC" w14:textId="77777777" w:rsidR="00510BEE" w:rsidRDefault="00510BEE" w:rsidP="00510B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E90506F" w14:textId="77777777" w:rsidR="00510BEE" w:rsidRDefault="00510BEE" w:rsidP="00510B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16A814D" w14:textId="77777777" w:rsidR="00510BEE" w:rsidRDefault="00510BEE" w:rsidP="00510B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trespass and taking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Robyns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3DEF2BAF" w14:textId="77777777" w:rsidR="00510BEE" w:rsidRDefault="00510BEE" w:rsidP="00510B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Cullompton, Devon(q.v.), and Joan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Robynson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Cullompton(q.v.).</w:t>
      </w:r>
    </w:p>
    <w:p w14:paraId="1B6BA1B5" w14:textId="77777777" w:rsidR="00510BEE" w:rsidRDefault="00510BEE" w:rsidP="00510B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B275B06" w14:textId="77777777" w:rsidR="00510BEE" w:rsidRDefault="00510BEE" w:rsidP="00510B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DBA67B" w14:textId="77777777" w:rsidR="00510BEE" w:rsidRDefault="00510BEE" w:rsidP="00510B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88EAA75" w14:textId="77777777" w:rsidR="00510BEE" w:rsidRDefault="00510BEE" w:rsidP="00510B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March 2021</w:t>
      </w:r>
    </w:p>
    <w:p w14:paraId="020C6D7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3527B6" w14:textId="77777777" w:rsidR="00510BEE" w:rsidRDefault="00510BEE" w:rsidP="009139A6">
      <w:r>
        <w:separator/>
      </w:r>
    </w:p>
  </w:endnote>
  <w:endnote w:type="continuationSeparator" w:id="0">
    <w:p w14:paraId="307D9850" w14:textId="77777777" w:rsidR="00510BEE" w:rsidRDefault="00510B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ED9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3D1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53C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CF116B" w14:textId="77777777" w:rsidR="00510BEE" w:rsidRDefault="00510BEE" w:rsidP="009139A6">
      <w:r>
        <w:separator/>
      </w:r>
    </w:p>
  </w:footnote>
  <w:footnote w:type="continuationSeparator" w:id="0">
    <w:p w14:paraId="66A19551" w14:textId="77777777" w:rsidR="00510BEE" w:rsidRDefault="00510B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697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962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C22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BEE"/>
    <w:rsid w:val="000666E0"/>
    <w:rsid w:val="002510B7"/>
    <w:rsid w:val="00510BE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D99D2"/>
  <w15:chartTrackingRefBased/>
  <w15:docId w15:val="{64CBD1E4-E899-4999-83E9-9FD50321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10B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2021-04-16T10:28:00Z</dcterms:created>
  <dcterms:modified xsi:type="dcterms:W3CDTF">2021-04-16T10:28:00Z</dcterms:modified>
</cp:coreProperties>
</file>